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D1E38" w14:textId="77777777" w:rsidR="007216C1" w:rsidRDefault="007216C1" w:rsidP="00894B47">
      <w:pPr>
        <w:tabs>
          <w:tab w:val="left" w:pos="993"/>
          <w:tab w:val="left" w:pos="1134"/>
        </w:tabs>
        <w:rPr>
          <w:rFonts w:cs="Arial"/>
        </w:rPr>
      </w:pPr>
    </w:p>
    <w:p w14:paraId="31ABA999" w14:textId="0219E2C4" w:rsidR="00894B47" w:rsidRDefault="00A1243E" w:rsidP="00894B47">
      <w:pPr>
        <w:tabs>
          <w:tab w:val="left" w:pos="993"/>
          <w:tab w:val="left" w:pos="1134"/>
        </w:tabs>
        <w:rPr>
          <w:rFonts w:cs="Arial"/>
        </w:rPr>
      </w:pPr>
      <w:r w:rsidRPr="47654052">
        <w:rPr>
          <w:rFonts w:cs="Arial"/>
        </w:rPr>
        <w:t xml:space="preserve">Številka: </w:t>
      </w:r>
      <w:r w:rsidR="009C6675">
        <w:rPr>
          <w:rFonts w:cs="Arial"/>
        </w:rPr>
        <w:t>28</w:t>
      </w:r>
      <w:r w:rsidR="72B7BC47" w:rsidRPr="47654052">
        <w:rPr>
          <w:rFonts w:cs="Arial"/>
        </w:rPr>
        <w:t>.</w:t>
      </w:r>
      <w:r w:rsidR="4F22F36C" w:rsidRPr="47654052">
        <w:rPr>
          <w:rFonts w:cs="Arial"/>
        </w:rPr>
        <w:t>2024</w:t>
      </w:r>
    </w:p>
    <w:p w14:paraId="45AC0B91" w14:textId="77777777" w:rsidR="00925D02" w:rsidRDefault="00925D02" w:rsidP="00894B47">
      <w:pPr>
        <w:tabs>
          <w:tab w:val="left" w:pos="993"/>
          <w:tab w:val="left" w:pos="1134"/>
        </w:tabs>
        <w:rPr>
          <w:rFonts w:cs="Arial"/>
          <w:i/>
        </w:rPr>
      </w:pP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9B833D5" w14:textId="399777E1" w:rsidR="001D2599" w:rsidRDefault="001D2599" w:rsidP="001D2599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 w:rsidR="00AD4156">
        <w:rPr>
          <w:rFonts w:cs="Arial"/>
          <w:u w:val="single"/>
        </w:rPr>
        <w:t xml:space="preserve">   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314473D0" w14:textId="46314431" w:rsidR="001D2599" w:rsidRDefault="001D2599" w:rsidP="001D2599">
      <w:pPr>
        <w:jc w:val="both"/>
        <w:rPr>
          <w:rFonts w:cs="Arial"/>
        </w:rPr>
      </w:pPr>
    </w:p>
    <w:p w14:paraId="2A1BB241" w14:textId="77777777" w:rsidR="001D2599" w:rsidRDefault="001D2599" w:rsidP="001D259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3922A3B" w14:textId="77777777" w:rsidR="001D2599" w:rsidRDefault="001D2599" w:rsidP="001D259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196AB8E8" w14:textId="77777777" w:rsidR="001D2599" w:rsidRPr="007838D2" w:rsidRDefault="001D2599" w:rsidP="001D2599">
      <w:pPr>
        <w:rPr>
          <w:rFonts w:cs="Arial"/>
        </w:rPr>
      </w:pPr>
    </w:p>
    <w:p w14:paraId="0D5C9089" w14:textId="77777777" w:rsidR="001D2599" w:rsidRDefault="001D2599" w:rsidP="001D2599">
      <w:pPr>
        <w:jc w:val="both"/>
        <w:rPr>
          <w:rFonts w:cs="Arial"/>
        </w:rPr>
      </w:pPr>
    </w:p>
    <w:p w14:paraId="2E445AD9" w14:textId="570C4915" w:rsidR="001D2599" w:rsidRPr="007216C1" w:rsidRDefault="001D2599" w:rsidP="001D2599">
      <w:pPr>
        <w:jc w:val="both"/>
        <w:rPr>
          <w:rFonts w:cs="Arial"/>
          <w:sz w:val="20"/>
          <w:szCs w:val="20"/>
          <w:u w:val="single"/>
        </w:rPr>
      </w:pPr>
      <w:r w:rsidRPr="007216C1">
        <w:rPr>
          <w:rFonts w:cs="Arial"/>
          <w:sz w:val="20"/>
          <w:szCs w:val="20"/>
          <w:u w:val="single"/>
        </w:rPr>
        <w:t xml:space="preserve">Opomba: </w:t>
      </w:r>
    </w:p>
    <w:p w14:paraId="0F5E0403" w14:textId="77777777" w:rsidR="001D2599" w:rsidRPr="007216C1" w:rsidRDefault="001D2599" w:rsidP="001D2599">
      <w:pPr>
        <w:pStyle w:val="Odstavekseznama"/>
        <w:numPr>
          <w:ilvl w:val="0"/>
          <w:numId w:val="9"/>
        </w:numPr>
        <w:spacing w:line="240" w:lineRule="auto"/>
        <w:ind w:left="357" w:hanging="357"/>
        <w:rPr>
          <w:rFonts w:ascii="Arial" w:hAnsi="Arial" w:cs="Arial"/>
          <w:sz w:val="20"/>
          <w:szCs w:val="20"/>
        </w:rPr>
      </w:pPr>
      <w:r w:rsidRPr="007216C1">
        <w:rPr>
          <w:rFonts w:ascii="Arial" w:hAnsi="Arial" w:cs="Arial"/>
          <w:sz w:val="20"/>
          <w:szCs w:val="20"/>
        </w:rPr>
        <w:t>Korespondenca s ponudnikom za dodatna pojasnila, dopolnitve ponudbe, ipd., bo potekala preko sistema e-JN. V primeru nedelovanja sistema e-JN pa lahko po elektronski pošti, na elektronski naslov ponudnika, naveden v sistemu e-JN.</w:t>
      </w:r>
    </w:p>
    <w:p w14:paraId="24CC9E04" w14:textId="77777777" w:rsidR="001D2599" w:rsidRDefault="001D2599" w:rsidP="001D2599">
      <w:pPr>
        <w:rPr>
          <w:rFonts w:cs="Arial"/>
          <w:i/>
        </w:rPr>
      </w:pPr>
    </w:p>
    <w:p w14:paraId="58D6B866" w14:textId="77777777" w:rsidR="001D2599" w:rsidRDefault="001D2599" w:rsidP="001D2599">
      <w:pPr>
        <w:jc w:val="both"/>
        <w:rPr>
          <w:rFonts w:cs="Arial"/>
          <w:i/>
        </w:rPr>
      </w:pPr>
    </w:p>
    <w:p w14:paraId="406CFCB1" w14:textId="215A9213" w:rsidR="001D2599" w:rsidRPr="00482AE9" w:rsidRDefault="001D2599" w:rsidP="001D2599">
      <w:pPr>
        <w:jc w:val="both"/>
        <w:rPr>
          <w:rFonts w:cs="Arial"/>
          <w:i/>
        </w:rPr>
      </w:pPr>
      <w:r w:rsidRPr="00482AE9">
        <w:rPr>
          <w:rFonts w:cs="Arial"/>
          <w:i/>
        </w:rPr>
        <w:t xml:space="preserve">Obrazec </w:t>
      </w:r>
      <w:r>
        <w:rPr>
          <w:rFonts w:cs="Arial"/>
          <w:i/>
        </w:rPr>
        <w:t>izpolnijo vsa</w:t>
      </w:r>
      <w:r w:rsidRPr="00482AE9">
        <w:rPr>
          <w:rFonts w:cs="Arial"/>
          <w:i/>
        </w:rPr>
        <w:t xml:space="preserve"> sodelujoča podjetja, zato se ga razmnoži. Ta obrazec je sestavni del in priloga ponudbe.</w:t>
      </w:r>
    </w:p>
    <w:p w14:paraId="12B1BC30" w14:textId="19211869" w:rsidR="00AF7809" w:rsidRPr="00482AE9" w:rsidRDefault="00AF7809" w:rsidP="00AB6CFC">
      <w:pPr>
        <w:jc w:val="both"/>
        <w:rPr>
          <w:rFonts w:cs="Arial"/>
          <w:i/>
        </w:rPr>
      </w:pPr>
    </w:p>
    <w:sectPr w:rsidR="00AF7809" w:rsidRPr="00482AE9" w:rsidSect="00243B9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2D564" w14:textId="77777777" w:rsidR="00243B9B" w:rsidRDefault="00243B9B">
      <w:r>
        <w:separator/>
      </w:r>
    </w:p>
  </w:endnote>
  <w:endnote w:type="continuationSeparator" w:id="0">
    <w:p w14:paraId="1463A310" w14:textId="77777777" w:rsidR="00243B9B" w:rsidRDefault="0024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BD052" w14:textId="4ED01FA3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53151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53151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69476206"/>
      <w:docPartObj>
        <w:docPartGallery w:val="Page Numbers (Bottom of Page)"/>
        <w:docPartUnique/>
      </w:docPartObj>
    </w:sdtPr>
    <w:sdtContent>
      <w:p w14:paraId="7AC30282" w14:textId="22F34100" w:rsidR="007216C1" w:rsidRDefault="007216C1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221A7F8" w14:textId="4C527D5A" w:rsidR="00370866" w:rsidRPr="00FC6CF0" w:rsidRDefault="00E66FC0" w:rsidP="00E66FC0">
    <w:pPr>
      <w:pStyle w:val="Noga"/>
      <w:jc w:val="right"/>
      <w:rPr>
        <w:rFonts w:ascii="Arial" w:hAnsi="Arial" w:cs="Arial"/>
        <w:sz w:val="2"/>
        <w:szCs w:val="2"/>
      </w:rPr>
    </w:pPr>
    <w:r>
      <w:rPr>
        <w:noProof/>
      </w:rPr>
      <w:drawing>
        <wp:inline distT="0" distB="0" distL="0" distR="0" wp14:anchorId="139FBD4A" wp14:editId="722D8052">
          <wp:extent cx="1975757" cy="367184"/>
          <wp:effectExtent l="0" t="0" r="5715" b="0"/>
          <wp:docPr id="140088291" name="Slika 2" descr="Slika, ki vsebuje besede besedilo, pisava, logotip, posnetek zaslon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088291" name="Slika 2" descr="Slika, ki vsebuje besede besedilo, pisava, logotip, posnetek zaslona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24" cy="3823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A03B4" w14:textId="77777777" w:rsidR="00243B9B" w:rsidRDefault="00243B9B">
      <w:r>
        <w:separator/>
      </w:r>
    </w:p>
  </w:footnote>
  <w:footnote w:type="continuationSeparator" w:id="0">
    <w:p w14:paraId="319D871A" w14:textId="77777777" w:rsidR="00243B9B" w:rsidRDefault="00243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EE95F6D" w14:paraId="0D28A82B" w14:textId="77777777" w:rsidTr="6EE95F6D">
      <w:trPr>
        <w:trHeight w:val="300"/>
      </w:trPr>
      <w:tc>
        <w:tcPr>
          <w:tcW w:w="3020" w:type="dxa"/>
        </w:tcPr>
        <w:p w14:paraId="46EF29DA" w14:textId="2E53394F" w:rsidR="6EE95F6D" w:rsidRDefault="6EE95F6D" w:rsidP="6EE95F6D">
          <w:pPr>
            <w:pStyle w:val="Glava"/>
            <w:ind w:left="-115"/>
          </w:pPr>
        </w:p>
      </w:tc>
      <w:tc>
        <w:tcPr>
          <w:tcW w:w="3020" w:type="dxa"/>
        </w:tcPr>
        <w:p w14:paraId="7C9FFC9A" w14:textId="14203F84" w:rsidR="6EE95F6D" w:rsidRDefault="6EE95F6D" w:rsidP="6EE95F6D">
          <w:pPr>
            <w:pStyle w:val="Glava"/>
            <w:jc w:val="center"/>
          </w:pPr>
        </w:p>
      </w:tc>
      <w:tc>
        <w:tcPr>
          <w:tcW w:w="3020" w:type="dxa"/>
        </w:tcPr>
        <w:p w14:paraId="07ABA253" w14:textId="371B8FBC" w:rsidR="6EE95F6D" w:rsidRDefault="6EE95F6D" w:rsidP="6EE95F6D">
          <w:pPr>
            <w:pStyle w:val="Glava"/>
            <w:ind w:right="-115"/>
            <w:jc w:val="right"/>
          </w:pPr>
        </w:p>
      </w:tc>
    </w:tr>
  </w:tbl>
  <w:p w14:paraId="719ADE1C" w14:textId="70BCC51A" w:rsidR="6EE95F6D" w:rsidRDefault="6EE95F6D" w:rsidP="6EE95F6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71AE1" w14:textId="798E896A" w:rsidR="001D2599" w:rsidRDefault="001D2599"/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7216C1" w:rsidRPr="00A1445A" w14:paraId="51B80D4E" w14:textId="77777777" w:rsidTr="007216C1">
      <w:tc>
        <w:tcPr>
          <w:tcW w:w="9232" w:type="dxa"/>
          <w:gridSpan w:val="3"/>
          <w:shd w:val="clear" w:color="auto" w:fill="auto"/>
          <w:vAlign w:val="center"/>
        </w:tcPr>
        <w:p w14:paraId="5F84B27B" w14:textId="0B3518EC" w:rsidR="007216C1" w:rsidRDefault="007B2277" w:rsidP="00061F16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425D4034" wp14:editId="0E74E927">
                <wp:extent cx="1153886" cy="491748"/>
                <wp:effectExtent l="0" t="0" r="8255" b="3810"/>
                <wp:docPr id="674909054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3944" cy="5045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55CBC7F" w14:textId="787299D7" w:rsidR="007216C1" w:rsidRPr="00A1445A" w:rsidRDefault="007216C1" w:rsidP="007216C1">
          <w:pPr>
            <w:tabs>
              <w:tab w:val="left" w:pos="1309"/>
            </w:tabs>
            <w:jc w:val="center"/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7216C1">
      <w:tc>
        <w:tcPr>
          <w:tcW w:w="4039" w:type="dxa"/>
          <w:shd w:val="clear" w:color="auto" w:fill="auto"/>
        </w:tcPr>
        <w:p w14:paraId="1CE359E1" w14:textId="33BAD631" w:rsidR="00C0552D" w:rsidRPr="00BF26B9" w:rsidRDefault="00BF26B9" w:rsidP="00A401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401F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shd w:val="clear" w:color="auto" w:fill="auto"/>
        </w:tcPr>
        <w:p w14:paraId="51C6D913" w14:textId="35F4ED49" w:rsidR="00C0552D" w:rsidRPr="00BF26B9" w:rsidRDefault="002232A5" w:rsidP="001D2599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</w:t>
          </w:r>
          <w:r w:rsidR="001D2599">
            <w:rPr>
              <w:rFonts w:cs="Arial"/>
              <w:sz w:val="16"/>
              <w:szCs w:val="16"/>
            </w:rPr>
            <w:t>6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62073693">
    <w:abstractNumId w:val="3"/>
  </w:num>
  <w:num w:numId="2" w16cid:durableId="174659578">
    <w:abstractNumId w:val="6"/>
  </w:num>
  <w:num w:numId="3" w16cid:durableId="65105358">
    <w:abstractNumId w:val="7"/>
  </w:num>
  <w:num w:numId="4" w16cid:durableId="2116779043">
    <w:abstractNumId w:val="2"/>
  </w:num>
  <w:num w:numId="5" w16cid:durableId="45302946">
    <w:abstractNumId w:val="1"/>
  </w:num>
  <w:num w:numId="6" w16cid:durableId="647242902">
    <w:abstractNumId w:val="0"/>
  </w:num>
  <w:num w:numId="7" w16cid:durableId="888229102">
    <w:abstractNumId w:val="4"/>
  </w:num>
  <w:num w:numId="8" w16cid:durableId="1019166104">
    <w:abstractNumId w:val="8"/>
  </w:num>
  <w:num w:numId="9" w16cid:durableId="10542363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61F16"/>
    <w:rsid w:val="00085DE3"/>
    <w:rsid w:val="00096243"/>
    <w:rsid w:val="00096765"/>
    <w:rsid w:val="00096BE4"/>
    <w:rsid w:val="00096E9C"/>
    <w:rsid w:val="000A359B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2599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43B9B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A44BA"/>
    <w:rsid w:val="003B36FC"/>
    <w:rsid w:val="003B3F86"/>
    <w:rsid w:val="003C0B6A"/>
    <w:rsid w:val="003C485B"/>
    <w:rsid w:val="003D1272"/>
    <w:rsid w:val="003E4CFC"/>
    <w:rsid w:val="003E5C55"/>
    <w:rsid w:val="003F0DE7"/>
    <w:rsid w:val="003F4DE6"/>
    <w:rsid w:val="003F4F20"/>
    <w:rsid w:val="00406373"/>
    <w:rsid w:val="00412B3B"/>
    <w:rsid w:val="0043532D"/>
    <w:rsid w:val="00445049"/>
    <w:rsid w:val="004527D6"/>
    <w:rsid w:val="00452F3D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51F"/>
    <w:rsid w:val="005316C0"/>
    <w:rsid w:val="00537622"/>
    <w:rsid w:val="005608A6"/>
    <w:rsid w:val="005724B4"/>
    <w:rsid w:val="005739FE"/>
    <w:rsid w:val="005753D9"/>
    <w:rsid w:val="0058399F"/>
    <w:rsid w:val="005966A4"/>
    <w:rsid w:val="005A0339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947AC"/>
    <w:rsid w:val="006A3C13"/>
    <w:rsid w:val="006C100F"/>
    <w:rsid w:val="006C6D03"/>
    <w:rsid w:val="006D1619"/>
    <w:rsid w:val="006D59F7"/>
    <w:rsid w:val="006E36F0"/>
    <w:rsid w:val="006E377F"/>
    <w:rsid w:val="006F44F5"/>
    <w:rsid w:val="006F758E"/>
    <w:rsid w:val="007033C0"/>
    <w:rsid w:val="007055A3"/>
    <w:rsid w:val="00716F9F"/>
    <w:rsid w:val="007216C1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A4153"/>
    <w:rsid w:val="007B2277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25D02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70DE"/>
    <w:rsid w:val="009B7404"/>
    <w:rsid w:val="009C29C7"/>
    <w:rsid w:val="009C5AA6"/>
    <w:rsid w:val="009C6284"/>
    <w:rsid w:val="009C6675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01FA"/>
    <w:rsid w:val="00A45731"/>
    <w:rsid w:val="00A515E0"/>
    <w:rsid w:val="00A556D4"/>
    <w:rsid w:val="00A57325"/>
    <w:rsid w:val="00A66C44"/>
    <w:rsid w:val="00A75802"/>
    <w:rsid w:val="00A83E62"/>
    <w:rsid w:val="00A92149"/>
    <w:rsid w:val="00A92E19"/>
    <w:rsid w:val="00A94432"/>
    <w:rsid w:val="00AA2F1C"/>
    <w:rsid w:val="00AB1522"/>
    <w:rsid w:val="00AB3346"/>
    <w:rsid w:val="00AB4674"/>
    <w:rsid w:val="00AB6CFC"/>
    <w:rsid w:val="00AC223C"/>
    <w:rsid w:val="00AC72E5"/>
    <w:rsid w:val="00AD3618"/>
    <w:rsid w:val="00AD3D86"/>
    <w:rsid w:val="00AD4156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68BF"/>
    <w:rsid w:val="00C565DD"/>
    <w:rsid w:val="00C64A95"/>
    <w:rsid w:val="00C82B34"/>
    <w:rsid w:val="00C92AC1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6FC0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4EB7"/>
    <w:rsid w:val="00FC6805"/>
    <w:rsid w:val="00FC6CF0"/>
    <w:rsid w:val="00FD6770"/>
    <w:rsid w:val="00FE34E9"/>
    <w:rsid w:val="00FE6A48"/>
    <w:rsid w:val="00FF1B9E"/>
    <w:rsid w:val="00FF1C9D"/>
    <w:rsid w:val="47654052"/>
    <w:rsid w:val="4F22F36C"/>
    <w:rsid w:val="6682C8BE"/>
    <w:rsid w:val="6711B6D7"/>
    <w:rsid w:val="6EE95F6D"/>
    <w:rsid w:val="72B7B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  <w:style w:type="character" w:customStyle="1" w:styleId="NogaZnak">
    <w:name w:val="Noga Znak"/>
    <w:basedOn w:val="Privzetapisavaodstavka"/>
    <w:link w:val="Noga"/>
    <w:uiPriority w:val="99"/>
    <w:rsid w:val="007216C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3" ma:contentTypeDescription="Ustvari nov dokument." ma:contentTypeScope="" ma:versionID="8fd7ce7249d57619cfc2c132c872a6f6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2808d2ed9f75a54ab59c0e67cec2f99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2D783FA-1660-4221-8217-F15277892C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5D951A-2FF7-4AC9-A0C7-71C34324EDDB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4.xml><?xml version="1.0" encoding="utf-8"?>
<ds:datastoreItem xmlns:ds="http://schemas.openxmlformats.org/officeDocument/2006/customXml" ds:itemID="{748DD2A3-EEB6-4771-96D6-3FB13E13F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</TotalTime>
  <Pages>1</Pages>
  <Words>143</Words>
  <Characters>818</Characters>
  <Application>Microsoft Office Word</Application>
  <DocSecurity>0</DocSecurity>
  <Lines>6</Lines>
  <Paragraphs>1</Paragraphs>
  <ScaleCrop>false</ScaleCrop>
  <Company>ZRSBR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91</cp:revision>
  <cp:lastPrinted>2016-06-20T06:28:00Z</cp:lastPrinted>
  <dcterms:created xsi:type="dcterms:W3CDTF">2015-02-19T08:08:00Z</dcterms:created>
  <dcterms:modified xsi:type="dcterms:W3CDTF">2024-03-25T09:45:00Z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